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FEEB6" w14:textId="46DB810D" w:rsidR="003E34D1" w:rsidRDefault="00915E66" w:rsidP="000901B6">
      <w:pPr>
        <w:jc w:val="center"/>
        <w:rPr>
          <w:b/>
          <w:sz w:val="36"/>
        </w:rPr>
      </w:pPr>
      <w:r>
        <w:rPr>
          <w:b/>
          <w:sz w:val="36"/>
        </w:rPr>
        <w:t>1.2</w:t>
      </w:r>
      <w:r w:rsidR="00C45C63">
        <w:rPr>
          <w:b/>
          <w:sz w:val="36"/>
        </w:rPr>
        <w:t xml:space="preserve"> </w:t>
      </w:r>
      <w:bookmarkStart w:id="0" w:name="_GoBack"/>
      <w:r w:rsidR="00284BF0">
        <w:rPr>
          <w:b/>
          <w:sz w:val="36"/>
        </w:rPr>
        <w:t>Expressing Ideas</w:t>
      </w:r>
      <w:bookmarkEnd w:id="0"/>
      <w:r w:rsidR="00284BF0">
        <w:rPr>
          <w:b/>
          <w:sz w:val="36"/>
        </w:rPr>
        <w:t xml:space="preserve"> and Questions</w:t>
      </w:r>
      <w:r w:rsidR="00C45C63">
        <w:rPr>
          <w:b/>
          <w:sz w:val="36"/>
        </w:rPr>
        <w:t xml:space="preserve"> Tool</w:t>
      </w:r>
      <w:r w:rsidR="00E852B4" w:rsidRPr="00A81451">
        <w:rPr>
          <w:b/>
          <w:sz w:val="36"/>
        </w:rPr>
        <w:t xml:space="preserve">: </w:t>
      </w:r>
      <w:r w:rsidR="00F02CB6" w:rsidRPr="00A81451">
        <w:rPr>
          <w:b/>
          <w:sz w:val="36"/>
        </w:rPr>
        <w:t>What</w:t>
      </w:r>
      <w:r w:rsidR="00E852B4" w:rsidRPr="00A81451">
        <w:rPr>
          <w:b/>
          <w:sz w:val="36"/>
        </w:rPr>
        <w:t xml:space="preserve"> do </w:t>
      </w:r>
      <w:r w:rsidR="00E852B4" w:rsidRPr="00A81451">
        <w:rPr>
          <w:b/>
          <w:i/>
          <w:sz w:val="36"/>
        </w:rPr>
        <w:t>you</w:t>
      </w:r>
      <w:r w:rsidR="00E852B4" w:rsidRPr="00A81451">
        <w:rPr>
          <w:b/>
          <w:sz w:val="36"/>
        </w:rPr>
        <w:t xml:space="preserve"> think happens</w:t>
      </w:r>
      <w:r w:rsidR="0076133F" w:rsidRPr="00A81451">
        <w:rPr>
          <w:b/>
          <w:sz w:val="36"/>
        </w:rPr>
        <w:t xml:space="preserve"> when</w:t>
      </w:r>
      <w:r w:rsidR="00F02CB6" w:rsidRPr="00A81451">
        <w:rPr>
          <w:b/>
          <w:sz w:val="36"/>
        </w:rPr>
        <w:t xml:space="preserve"> ethanol burns</w:t>
      </w:r>
      <w:r w:rsidR="00E852B4" w:rsidRPr="00A81451">
        <w:rPr>
          <w:b/>
          <w:sz w:val="36"/>
        </w:rPr>
        <w:t>?</w:t>
      </w:r>
    </w:p>
    <w:p w14:paraId="57B2DA03" w14:textId="77777777" w:rsidR="00012879" w:rsidRPr="000901B6" w:rsidRDefault="00012879" w:rsidP="000901B6">
      <w:pPr>
        <w:jc w:val="center"/>
        <w:rPr>
          <w:b/>
          <w:sz w:val="36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4675"/>
        <w:gridCol w:w="4883"/>
      </w:tblGrid>
      <w:tr w:rsidR="00E852B4" w:rsidRPr="00A81451" w14:paraId="4C30A60F" w14:textId="77777777" w:rsidTr="000425D2">
        <w:tc>
          <w:tcPr>
            <w:tcW w:w="9558" w:type="dxa"/>
            <w:gridSpan w:val="2"/>
          </w:tcPr>
          <w:p w14:paraId="3429FD92" w14:textId="0BB9B380" w:rsidR="00E852B4" w:rsidRPr="00A81451" w:rsidRDefault="00E852B4" w:rsidP="00957EC4">
            <w:pPr>
              <w:spacing w:before="60"/>
            </w:pPr>
            <w:r w:rsidRPr="00A81451">
              <w:rPr>
                <w:b/>
              </w:rPr>
              <w:t>Draw</w:t>
            </w:r>
            <w:r w:rsidRPr="00A81451">
              <w:t xml:space="preserve"> labeled arrows to show </w:t>
            </w:r>
            <w:r w:rsidRPr="00596166">
              <w:rPr>
                <w:i/>
              </w:rPr>
              <w:t>your ideas</w:t>
            </w:r>
            <w:r w:rsidRPr="00A81451">
              <w:t xml:space="preserve"> about </w:t>
            </w:r>
            <w:r w:rsidR="009D141A" w:rsidRPr="00A81451">
              <w:t>what</w:t>
            </w:r>
            <w:r w:rsidRPr="00A81451">
              <w:t xml:space="preserve"> might be moving into, out of, or through</w:t>
            </w:r>
            <w:r w:rsidR="00CD5CD7" w:rsidRPr="00A81451">
              <w:t xml:space="preserve"> the</w:t>
            </w:r>
            <w:r w:rsidRPr="00A81451">
              <w:t xml:space="preserve"> </w:t>
            </w:r>
            <w:r w:rsidR="003F08E4" w:rsidRPr="00A81451">
              <w:t>flame</w:t>
            </w:r>
            <w:r w:rsidRPr="00A81451">
              <w:t>.</w:t>
            </w:r>
            <w:r w:rsidR="00EC5795" w:rsidRPr="00A81451">
              <w:t xml:space="preserve"> Think about</w:t>
            </w:r>
            <w:r w:rsidR="00A358E7" w:rsidRPr="00A81451">
              <w:t xml:space="preserve"> </w:t>
            </w:r>
            <w:r w:rsidR="00EC5795" w:rsidRPr="00A81451">
              <w:t>w</w:t>
            </w:r>
            <w:r w:rsidR="00A358E7" w:rsidRPr="00A81451">
              <w:t>hat materials are mov</w:t>
            </w:r>
            <w:r w:rsidR="00EC5795" w:rsidRPr="00A81451">
              <w:t xml:space="preserve">ing and how </w:t>
            </w:r>
            <w:r w:rsidR="001E5C1B" w:rsidRPr="00A81451">
              <w:t>t</w:t>
            </w:r>
            <w:r w:rsidR="00EC5795" w:rsidRPr="00A81451">
              <w:t xml:space="preserve">hey </w:t>
            </w:r>
            <w:r w:rsidR="001E5C1B" w:rsidRPr="00A81451">
              <w:t xml:space="preserve">might </w:t>
            </w:r>
            <w:r w:rsidR="00EC5795" w:rsidRPr="00A81451">
              <w:t>be moving.</w:t>
            </w:r>
          </w:p>
          <w:p w14:paraId="6E27ED52" w14:textId="77777777" w:rsidR="003F08E4" w:rsidRPr="00A81451" w:rsidRDefault="003F08E4" w:rsidP="00957EC4">
            <w:pPr>
              <w:spacing w:before="60"/>
            </w:pPr>
          </w:p>
          <w:p w14:paraId="0CC848FF" w14:textId="77777777" w:rsidR="003F08E4" w:rsidRPr="00A81451" w:rsidRDefault="003F08E4" w:rsidP="00957EC4">
            <w:pPr>
              <w:spacing w:before="60"/>
            </w:pPr>
          </w:p>
          <w:p w14:paraId="49F19544" w14:textId="436F3822" w:rsidR="00E852B4" w:rsidRPr="00A81451" w:rsidRDefault="00E852B4" w:rsidP="00E852B4"/>
          <w:p w14:paraId="5C191A5F" w14:textId="77777777" w:rsidR="00E71864" w:rsidRPr="00A81451" w:rsidRDefault="00E71864" w:rsidP="00E852B4"/>
          <w:p w14:paraId="397B3B15" w14:textId="754B92DB" w:rsidR="00E71864" w:rsidRPr="00A81451" w:rsidRDefault="00FA70C5" w:rsidP="00E852B4">
            <w:r w:rsidRPr="00A81451">
              <w:rPr>
                <w:noProof/>
                <w:sz w:val="20"/>
              </w:rPr>
              <w:drawing>
                <wp:anchor distT="0" distB="0" distL="114300" distR="114300" simplePos="0" relativeHeight="251659264" behindDoc="0" locked="0" layoutInCell="1" allowOverlap="1" wp14:anchorId="677370E2" wp14:editId="17FDB51B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-636270</wp:posOffset>
                  </wp:positionV>
                  <wp:extent cx="1872925" cy="1803290"/>
                  <wp:effectExtent l="0" t="0" r="6985" b="635"/>
                  <wp:wrapNone/>
                  <wp:docPr id="23" name="Picture 22" descr="flame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2" descr="flame0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25" cy="1803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7965478" w14:textId="77777777" w:rsidR="00E71864" w:rsidRPr="00A81451" w:rsidRDefault="00E71864" w:rsidP="00E852B4"/>
          <w:p w14:paraId="6D335024" w14:textId="77777777" w:rsidR="00E71864" w:rsidRPr="00A81451" w:rsidRDefault="00E71864" w:rsidP="00E852B4"/>
          <w:p w14:paraId="64965908" w14:textId="77777777" w:rsidR="00E71864" w:rsidRPr="00A81451" w:rsidRDefault="00E71864" w:rsidP="00E852B4"/>
          <w:p w14:paraId="76E26DBB" w14:textId="77777777" w:rsidR="00E71864" w:rsidRPr="00A81451" w:rsidRDefault="00E71864" w:rsidP="00E852B4"/>
          <w:p w14:paraId="56EFE4FD" w14:textId="77777777" w:rsidR="00E852B4" w:rsidRPr="00A81451" w:rsidRDefault="00E852B4" w:rsidP="003272A8"/>
        </w:tc>
      </w:tr>
      <w:tr w:rsidR="00A358E7" w:rsidRPr="00A81451" w14:paraId="055B6C04" w14:textId="77777777" w:rsidTr="000425D2">
        <w:tc>
          <w:tcPr>
            <w:tcW w:w="4675" w:type="dxa"/>
          </w:tcPr>
          <w:p w14:paraId="1B1292B8" w14:textId="5C264566" w:rsidR="00A358E7" w:rsidRPr="00A81451" w:rsidRDefault="00A358E7" w:rsidP="00957EC4">
            <w:pPr>
              <w:spacing w:before="60"/>
            </w:pPr>
            <w:r w:rsidRPr="00A81451">
              <w:rPr>
                <w:b/>
              </w:rPr>
              <w:t>What goes in:</w:t>
            </w:r>
            <w:r w:rsidRPr="00A81451">
              <w:t xml:space="preserve"> List all the things you can think of that go into the </w:t>
            </w:r>
            <w:r w:rsidR="00566282" w:rsidRPr="00A81451">
              <w:t>flame.</w:t>
            </w:r>
          </w:p>
          <w:p w14:paraId="43413DDC" w14:textId="38EEF8AA" w:rsidR="00566282" w:rsidRPr="00A81451" w:rsidRDefault="00566282" w:rsidP="00957EC4">
            <w:pPr>
              <w:spacing w:before="60"/>
            </w:pPr>
          </w:p>
          <w:p w14:paraId="566396E4" w14:textId="77777777" w:rsidR="00A358E7" w:rsidRPr="00A81451" w:rsidRDefault="00A358E7" w:rsidP="00A358E7"/>
          <w:p w14:paraId="042A8BCF" w14:textId="77777777" w:rsidR="001B1BF1" w:rsidRPr="00A81451" w:rsidRDefault="001B1BF1" w:rsidP="00A358E7"/>
          <w:p w14:paraId="3D22E4DE" w14:textId="77777777" w:rsidR="00A358E7" w:rsidRPr="00A81451" w:rsidRDefault="00A358E7" w:rsidP="00A358E7"/>
          <w:p w14:paraId="26CE9D29" w14:textId="77777777" w:rsidR="00A358E7" w:rsidRPr="00A81451" w:rsidRDefault="00A358E7" w:rsidP="00A358E7"/>
        </w:tc>
        <w:tc>
          <w:tcPr>
            <w:tcW w:w="4883" w:type="dxa"/>
          </w:tcPr>
          <w:p w14:paraId="3305ECD5" w14:textId="4F62D20A" w:rsidR="00A358E7" w:rsidRPr="00A81451" w:rsidRDefault="00A358E7" w:rsidP="00566282">
            <w:pPr>
              <w:spacing w:before="60"/>
            </w:pPr>
            <w:r w:rsidRPr="00A81451">
              <w:rPr>
                <w:b/>
              </w:rPr>
              <w:t>What comes out:</w:t>
            </w:r>
            <w:r w:rsidRPr="00A81451">
              <w:t xml:space="preserve"> List all the things </w:t>
            </w:r>
            <w:r w:rsidR="001E5C1B" w:rsidRPr="00A81451">
              <w:t xml:space="preserve">you can think of </w:t>
            </w:r>
            <w:r w:rsidRPr="00A81451">
              <w:t>that come out of the</w:t>
            </w:r>
            <w:r w:rsidR="00566282" w:rsidRPr="00A81451">
              <w:t xml:space="preserve"> flame.</w:t>
            </w:r>
          </w:p>
        </w:tc>
      </w:tr>
    </w:tbl>
    <w:p w14:paraId="742063D2" w14:textId="0D2B2B52" w:rsidR="00A358E7" w:rsidRPr="00A81451" w:rsidRDefault="00A358E7" w:rsidP="00EC5795">
      <w:pPr>
        <w:spacing w:before="240"/>
      </w:pPr>
      <w:r w:rsidRPr="00A81451">
        <w:rPr>
          <w:b/>
        </w:rPr>
        <w:t xml:space="preserve">Your Explanation: </w:t>
      </w:r>
      <w:r w:rsidRPr="00A81451">
        <w:t xml:space="preserve">Write your explanation </w:t>
      </w:r>
      <w:r w:rsidR="00A31271" w:rsidRPr="00A81451">
        <w:t>for</w:t>
      </w:r>
      <w:r w:rsidRPr="00A81451">
        <w:t xml:space="preserve"> </w:t>
      </w:r>
      <w:r w:rsidR="001B1BF1" w:rsidRPr="00A81451">
        <w:t>what happens when ethanol burns</w:t>
      </w:r>
      <w:r w:rsidRPr="00A81451">
        <w:t>. Think</w:t>
      </w:r>
      <w:r w:rsidRPr="00A81451">
        <w:rPr>
          <w:b/>
        </w:rPr>
        <w:t xml:space="preserve"> </w:t>
      </w:r>
      <w:r w:rsidRPr="00A81451">
        <w:t xml:space="preserve">about what materials and processes you </w:t>
      </w:r>
      <w:r w:rsidR="001E5C1B" w:rsidRPr="00A81451">
        <w:t>liste</w:t>
      </w:r>
      <w:r w:rsidRPr="00A81451">
        <w:t xml:space="preserve">d in your drawing above.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A358E7" w:rsidRPr="00A81451" w14:paraId="064E9587" w14:textId="77777777" w:rsidTr="000425D2">
        <w:tc>
          <w:tcPr>
            <w:tcW w:w="9558" w:type="dxa"/>
          </w:tcPr>
          <w:p w14:paraId="19A266CD" w14:textId="77777777" w:rsidR="00A358E7" w:rsidRPr="00A81451" w:rsidRDefault="00A358E7" w:rsidP="005F1EB1">
            <w:pPr>
              <w:pStyle w:val="Heading4"/>
            </w:pPr>
          </w:p>
        </w:tc>
      </w:tr>
      <w:tr w:rsidR="00A358E7" w:rsidRPr="00A81451" w14:paraId="79FFEB6D" w14:textId="77777777" w:rsidTr="000425D2">
        <w:tc>
          <w:tcPr>
            <w:tcW w:w="9558" w:type="dxa"/>
          </w:tcPr>
          <w:p w14:paraId="0FCB015C" w14:textId="77777777" w:rsidR="00A358E7" w:rsidRPr="00A81451" w:rsidRDefault="00A358E7" w:rsidP="005F1EB1">
            <w:pPr>
              <w:pStyle w:val="Heading4"/>
            </w:pPr>
          </w:p>
        </w:tc>
      </w:tr>
      <w:tr w:rsidR="00A358E7" w:rsidRPr="00A81451" w14:paraId="608C3AE0" w14:textId="77777777" w:rsidTr="000425D2">
        <w:tc>
          <w:tcPr>
            <w:tcW w:w="9558" w:type="dxa"/>
          </w:tcPr>
          <w:p w14:paraId="69F7BFF6" w14:textId="77777777" w:rsidR="00A358E7" w:rsidRPr="00A81451" w:rsidRDefault="00A358E7" w:rsidP="005F1EB1">
            <w:pPr>
              <w:pStyle w:val="Heading4"/>
            </w:pPr>
          </w:p>
        </w:tc>
      </w:tr>
      <w:tr w:rsidR="00A358E7" w:rsidRPr="00A81451" w14:paraId="79A599D0" w14:textId="77777777" w:rsidTr="000425D2">
        <w:tc>
          <w:tcPr>
            <w:tcW w:w="9558" w:type="dxa"/>
          </w:tcPr>
          <w:p w14:paraId="7EBB7C89" w14:textId="77777777" w:rsidR="00A358E7" w:rsidRPr="00A81451" w:rsidRDefault="00A358E7" w:rsidP="005F1EB1">
            <w:pPr>
              <w:pStyle w:val="Heading4"/>
            </w:pPr>
          </w:p>
        </w:tc>
      </w:tr>
    </w:tbl>
    <w:p w14:paraId="3F24F6B8" w14:textId="76144F13" w:rsidR="00A358E7" w:rsidRPr="00A81451" w:rsidRDefault="00A358E7" w:rsidP="00F1049B">
      <w:pPr>
        <w:spacing w:before="240"/>
      </w:pPr>
      <w:r w:rsidRPr="00A81451">
        <w:rPr>
          <w:b/>
        </w:rPr>
        <w:t xml:space="preserve">Your Questions: </w:t>
      </w:r>
      <w:r w:rsidRPr="00A81451">
        <w:t xml:space="preserve">What questions do you currently have about how </w:t>
      </w:r>
      <w:r w:rsidR="001B1BF1" w:rsidRPr="00A81451">
        <w:t>ethanol burns?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58"/>
      </w:tblGrid>
      <w:tr w:rsidR="00A358E7" w:rsidRPr="00A81451" w14:paraId="5F7BD903" w14:textId="77777777" w:rsidTr="000425D2">
        <w:tc>
          <w:tcPr>
            <w:tcW w:w="9558" w:type="dxa"/>
          </w:tcPr>
          <w:p w14:paraId="0819C3DE" w14:textId="77777777" w:rsidR="00A358E7" w:rsidRPr="00A81451" w:rsidRDefault="00A358E7" w:rsidP="005F1EB1">
            <w:pPr>
              <w:pStyle w:val="Heading4"/>
            </w:pPr>
          </w:p>
        </w:tc>
      </w:tr>
      <w:tr w:rsidR="00A358E7" w:rsidRPr="00A81451" w14:paraId="3B236691" w14:textId="77777777" w:rsidTr="000425D2">
        <w:tc>
          <w:tcPr>
            <w:tcW w:w="9558" w:type="dxa"/>
          </w:tcPr>
          <w:p w14:paraId="2D413F3A" w14:textId="77777777" w:rsidR="00A358E7" w:rsidRPr="00A81451" w:rsidRDefault="00A358E7" w:rsidP="005F1EB1">
            <w:pPr>
              <w:pStyle w:val="Heading4"/>
            </w:pPr>
          </w:p>
        </w:tc>
      </w:tr>
      <w:tr w:rsidR="00A358E7" w:rsidRPr="00A81451" w14:paraId="43AD5488" w14:textId="77777777" w:rsidTr="000425D2">
        <w:tc>
          <w:tcPr>
            <w:tcW w:w="9558" w:type="dxa"/>
            <w:tcBorders>
              <w:bottom w:val="single" w:sz="4" w:space="0" w:color="auto"/>
            </w:tcBorders>
          </w:tcPr>
          <w:p w14:paraId="5822A1FD" w14:textId="77777777" w:rsidR="00A358E7" w:rsidRPr="00A81451" w:rsidRDefault="00A358E7" w:rsidP="00EC5795">
            <w:pPr>
              <w:pStyle w:val="Heading4"/>
              <w:ind w:left="0"/>
            </w:pPr>
          </w:p>
        </w:tc>
      </w:tr>
      <w:tr w:rsidR="00A358E7" w:rsidRPr="00A81451" w14:paraId="63B464BB" w14:textId="77777777" w:rsidTr="000425D2">
        <w:tc>
          <w:tcPr>
            <w:tcW w:w="9558" w:type="dxa"/>
            <w:tcBorders>
              <w:top w:val="single" w:sz="4" w:space="0" w:color="auto"/>
              <w:bottom w:val="single" w:sz="4" w:space="0" w:color="auto"/>
            </w:tcBorders>
          </w:tcPr>
          <w:p w14:paraId="481834F5" w14:textId="77777777" w:rsidR="00A358E7" w:rsidRPr="00A81451" w:rsidRDefault="00A358E7" w:rsidP="00EC5795">
            <w:pPr>
              <w:pStyle w:val="Heading4"/>
            </w:pPr>
          </w:p>
        </w:tc>
      </w:tr>
    </w:tbl>
    <w:p w14:paraId="7C4202A3" w14:textId="4BF52ADD" w:rsidR="00BD338D" w:rsidRPr="00A81451" w:rsidRDefault="00BD338D" w:rsidP="003272A8">
      <w:pPr>
        <w:rPr>
          <w:rFonts w:cs="Arial"/>
          <w:szCs w:val="22"/>
        </w:rPr>
      </w:pPr>
    </w:p>
    <w:sectPr w:rsidR="00BD338D" w:rsidRPr="00A81451" w:rsidSect="008774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72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038AE" w14:textId="77777777" w:rsidR="00377E66" w:rsidRDefault="00377E66">
      <w:r>
        <w:separator/>
      </w:r>
    </w:p>
  </w:endnote>
  <w:endnote w:type="continuationSeparator" w:id="0">
    <w:p w14:paraId="3D9B071D" w14:textId="77777777" w:rsidR="00377E66" w:rsidRDefault="00377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DE777" w14:textId="77777777" w:rsidR="007C2380" w:rsidRDefault="007C23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9283F" w14:textId="40BEFD7A" w:rsidR="005F1EB1" w:rsidRDefault="005F1EB1">
    <w:pPr>
      <w:pStyle w:val="Footer"/>
      <w:widowControl w:val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4BFC8" w14:textId="7076DE9E" w:rsidR="007C2380" w:rsidRDefault="007C2380" w:rsidP="007C2380">
    <w:pPr>
      <w:tabs>
        <w:tab w:val="center" w:pos="4320"/>
        <w:tab w:val="right" w:pos="8640"/>
      </w:tabs>
      <w:spacing w:after="0"/>
      <w:ind w:firstLine="720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44991B9A" wp14:editId="3048B5E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1" name="Picture 1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 xml:space="preserve"> Systems and Scale Unit, Activity 1.2</w:t>
    </w:r>
  </w:p>
  <w:p w14:paraId="56FE3784" w14:textId="77082660" w:rsidR="007C2380" w:rsidRDefault="007C2380" w:rsidP="007C2380">
    <w:pPr>
      <w:tabs>
        <w:tab w:val="center" w:pos="4320"/>
        <w:tab w:val="right" w:pos="8640"/>
      </w:tabs>
      <w:spacing w:after="0"/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</w:t>
    </w:r>
    <w:r w:rsidR="00945AF7">
      <w:rPr>
        <w:i/>
        <w:sz w:val="16"/>
        <w:szCs w:val="16"/>
      </w:rPr>
      <w:t>9</w:t>
    </w:r>
  </w:p>
  <w:p w14:paraId="0713E663" w14:textId="1F4BB786" w:rsidR="00957EC4" w:rsidRPr="00AB5D9E" w:rsidRDefault="007C2380" w:rsidP="00877418">
    <w:pPr>
      <w:tabs>
        <w:tab w:val="left" w:pos="8160"/>
      </w:tabs>
      <w:jc w:val="right"/>
    </w:pPr>
    <w:r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F92B8" w14:textId="77777777" w:rsidR="00377E66" w:rsidRDefault="00377E66">
      <w:r>
        <w:separator/>
      </w:r>
    </w:p>
  </w:footnote>
  <w:footnote w:type="continuationSeparator" w:id="0">
    <w:p w14:paraId="77320EAD" w14:textId="77777777" w:rsidR="00377E66" w:rsidRDefault="00377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F93DD" w14:textId="77777777" w:rsidR="007C2380" w:rsidRDefault="007C23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F2BBB" w14:textId="77777777" w:rsidR="007C2380" w:rsidRDefault="007C23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DC0AD" w14:textId="70EAB661" w:rsidR="00957EC4" w:rsidRDefault="00957EC4">
    <w:pPr>
      <w:pStyle w:val="Header"/>
    </w:pPr>
    <w:r>
      <w:t xml:space="preserve">Name: ________________________________ </w:t>
    </w:r>
    <w:r>
      <w:ptab w:relativeTo="margin" w:alignment="center" w:leader="none"/>
    </w:r>
    <w:r>
      <w:t>Class: _____________________</w:t>
    </w:r>
    <w:r>
      <w:ptab w:relativeTo="margin" w:alignment="right" w:leader="none"/>
    </w:r>
    <w:r>
      <w:t>Date: 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BA0531"/>
    <w:multiLevelType w:val="hybridMultilevel"/>
    <w:tmpl w:val="FEA82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F40F46"/>
    <w:multiLevelType w:val="hybridMultilevel"/>
    <w:tmpl w:val="230ABF5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0"/>
  </w:num>
  <w:num w:numId="4">
    <w:abstractNumId w:val="6"/>
  </w:num>
  <w:num w:numId="5">
    <w:abstractNumId w:val="13"/>
  </w:num>
  <w:num w:numId="6">
    <w:abstractNumId w:val="18"/>
  </w:num>
  <w:num w:numId="7">
    <w:abstractNumId w:val="24"/>
  </w:num>
  <w:num w:numId="8">
    <w:abstractNumId w:val="22"/>
  </w:num>
  <w:num w:numId="9">
    <w:abstractNumId w:val="3"/>
  </w:num>
  <w:num w:numId="10">
    <w:abstractNumId w:val="8"/>
  </w:num>
  <w:num w:numId="11">
    <w:abstractNumId w:val="17"/>
  </w:num>
  <w:num w:numId="12">
    <w:abstractNumId w:val="12"/>
  </w:num>
  <w:num w:numId="13">
    <w:abstractNumId w:val="1"/>
  </w:num>
  <w:num w:numId="14">
    <w:abstractNumId w:val="15"/>
  </w:num>
  <w:num w:numId="15">
    <w:abstractNumId w:val="25"/>
  </w:num>
  <w:num w:numId="16">
    <w:abstractNumId w:val="16"/>
  </w:num>
  <w:num w:numId="17">
    <w:abstractNumId w:val="4"/>
  </w:num>
  <w:num w:numId="18">
    <w:abstractNumId w:val="10"/>
  </w:num>
  <w:num w:numId="19">
    <w:abstractNumId w:val="19"/>
  </w:num>
  <w:num w:numId="20">
    <w:abstractNumId w:val="20"/>
  </w:num>
  <w:num w:numId="21">
    <w:abstractNumId w:val="9"/>
  </w:num>
  <w:num w:numId="22">
    <w:abstractNumId w:val="23"/>
  </w:num>
  <w:num w:numId="23">
    <w:abstractNumId w:val="23"/>
  </w:num>
  <w:num w:numId="24">
    <w:abstractNumId w:val="14"/>
  </w:num>
  <w:num w:numId="25">
    <w:abstractNumId w:val="7"/>
  </w:num>
  <w:num w:numId="26">
    <w:abstractNumId w:val="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2B4"/>
    <w:rsid w:val="00010257"/>
    <w:rsid w:val="00012879"/>
    <w:rsid w:val="000310FF"/>
    <w:rsid w:val="000416AA"/>
    <w:rsid w:val="000425D2"/>
    <w:rsid w:val="00064F8F"/>
    <w:rsid w:val="00065048"/>
    <w:rsid w:val="000901B6"/>
    <w:rsid w:val="000A5EDC"/>
    <w:rsid w:val="000B2517"/>
    <w:rsid w:val="000C3D51"/>
    <w:rsid w:val="000C42BE"/>
    <w:rsid w:val="000C5769"/>
    <w:rsid w:val="0012774D"/>
    <w:rsid w:val="00135C69"/>
    <w:rsid w:val="00136AB8"/>
    <w:rsid w:val="001401F3"/>
    <w:rsid w:val="00143BF0"/>
    <w:rsid w:val="00147077"/>
    <w:rsid w:val="00172B80"/>
    <w:rsid w:val="00184C6A"/>
    <w:rsid w:val="00195A35"/>
    <w:rsid w:val="001A7AB2"/>
    <w:rsid w:val="001B1BF1"/>
    <w:rsid w:val="001B44EC"/>
    <w:rsid w:val="001E5C1B"/>
    <w:rsid w:val="0023266B"/>
    <w:rsid w:val="00263280"/>
    <w:rsid w:val="0027165A"/>
    <w:rsid w:val="00284BF0"/>
    <w:rsid w:val="002903C7"/>
    <w:rsid w:val="002D168B"/>
    <w:rsid w:val="002F3ECD"/>
    <w:rsid w:val="002F4EC0"/>
    <w:rsid w:val="00305050"/>
    <w:rsid w:val="003272A8"/>
    <w:rsid w:val="00377E66"/>
    <w:rsid w:val="00383413"/>
    <w:rsid w:val="003A0B1D"/>
    <w:rsid w:val="003A560E"/>
    <w:rsid w:val="003E06A6"/>
    <w:rsid w:val="003E34D1"/>
    <w:rsid w:val="003F08E4"/>
    <w:rsid w:val="0043041E"/>
    <w:rsid w:val="00471167"/>
    <w:rsid w:val="004F1E6D"/>
    <w:rsid w:val="004F6B45"/>
    <w:rsid w:val="00545934"/>
    <w:rsid w:val="00566282"/>
    <w:rsid w:val="00596166"/>
    <w:rsid w:val="005F1EB1"/>
    <w:rsid w:val="00610D3A"/>
    <w:rsid w:val="00626327"/>
    <w:rsid w:val="00651DF9"/>
    <w:rsid w:val="00663DA8"/>
    <w:rsid w:val="00695E20"/>
    <w:rsid w:val="006A5A1B"/>
    <w:rsid w:val="006F28E7"/>
    <w:rsid w:val="00721BAD"/>
    <w:rsid w:val="00725494"/>
    <w:rsid w:val="007367FE"/>
    <w:rsid w:val="007422D2"/>
    <w:rsid w:val="00750689"/>
    <w:rsid w:val="0076133F"/>
    <w:rsid w:val="007642B6"/>
    <w:rsid w:val="00790720"/>
    <w:rsid w:val="007C2380"/>
    <w:rsid w:val="007C293A"/>
    <w:rsid w:val="00800336"/>
    <w:rsid w:val="00816266"/>
    <w:rsid w:val="00824176"/>
    <w:rsid w:val="008341F7"/>
    <w:rsid w:val="008423F7"/>
    <w:rsid w:val="00876CD4"/>
    <w:rsid w:val="00877418"/>
    <w:rsid w:val="00892E6D"/>
    <w:rsid w:val="008A79A4"/>
    <w:rsid w:val="008B051D"/>
    <w:rsid w:val="008C1C0E"/>
    <w:rsid w:val="008D7EA4"/>
    <w:rsid w:val="008E016E"/>
    <w:rsid w:val="008F0DF6"/>
    <w:rsid w:val="008F4CE6"/>
    <w:rsid w:val="00903E66"/>
    <w:rsid w:val="00915E66"/>
    <w:rsid w:val="0092187D"/>
    <w:rsid w:val="00945AF7"/>
    <w:rsid w:val="00957EC4"/>
    <w:rsid w:val="00972FA0"/>
    <w:rsid w:val="00975B4A"/>
    <w:rsid w:val="00995242"/>
    <w:rsid w:val="009956FA"/>
    <w:rsid w:val="009B1E01"/>
    <w:rsid w:val="009D141A"/>
    <w:rsid w:val="009D3AA7"/>
    <w:rsid w:val="00A017BF"/>
    <w:rsid w:val="00A04090"/>
    <w:rsid w:val="00A065CE"/>
    <w:rsid w:val="00A10451"/>
    <w:rsid w:val="00A17808"/>
    <w:rsid w:val="00A259F2"/>
    <w:rsid w:val="00A31271"/>
    <w:rsid w:val="00A358E7"/>
    <w:rsid w:val="00A40110"/>
    <w:rsid w:val="00A57BA8"/>
    <w:rsid w:val="00A74C4B"/>
    <w:rsid w:val="00A81451"/>
    <w:rsid w:val="00A84E68"/>
    <w:rsid w:val="00AB5D9E"/>
    <w:rsid w:val="00AD050B"/>
    <w:rsid w:val="00B54B41"/>
    <w:rsid w:val="00B649CF"/>
    <w:rsid w:val="00B801E1"/>
    <w:rsid w:val="00B82CB9"/>
    <w:rsid w:val="00BA076D"/>
    <w:rsid w:val="00BB67BB"/>
    <w:rsid w:val="00BD338D"/>
    <w:rsid w:val="00BD390E"/>
    <w:rsid w:val="00BE45BE"/>
    <w:rsid w:val="00C06899"/>
    <w:rsid w:val="00C15C68"/>
    <w:rsid w:val="00C45C63"/>
    <w:rsid w:val="00C644ED"/>
    <w:rsid w:val="00C72D51"/>
    <w:rsid w:val="00CA47D3"/>
    <w:rsid w:val="00CC2060"/>
    <w:rsid w:val="00CD5CD7"/>
    <w:rsid w:val="00D32991"/>
    <w:rsid w:val="00D3306B"/>
    <w:rsid w:val="00D36E7B"/>
    <w:rsid w:val="00D73F85"/>
    <w:rsid w:val="00D857CB"/>
    <w:rsid w:val="00D97F27"/>
    <w:rsid w:val="00DC5957"/>
    <w:rsid w:val="00DD04A3"/>
    <w:rsid w:val="00DE7DAD"/>
    <w:rsid w:val="00E27EDF"/>
    <w:rsid w:val="00E4499C"/>
    <w:rsid w:val="00E60A5E"/>
    <w:rsid w:val="00E61F11"/>
    <w:rsid w:val="00E71864"/>
    <w:rsid w:val="00E852B4"/>
    <w:rsid w:val="00EC5795"/>
    <w:rsid w:val="00ED6B55"/>
    <w:rsid w:val="00F02CB6"/>
    <w:rsid w:val="00F1049B"/>
    <w:rsid w:val="00F17224"/>
    <w:rsid w:val="00F55779"/>
    <w:rsid w:val="00F57229"/>
    <w:rsid w:val="00F70744"/>
    <w:rsid w:val="00F778E3"/>
    <w:rsid w:val="00FA6481"/>
    <w:rsid w:val="00FA70C5"/>
    <w:rsid w:val="00FD1905"/>
    <w:rsid w:val="00FF01A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9EA8E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table" w:customStyle="1" w:styleId="TableGridLight1">
    <w:name w:val="Table Grid Light1"/>
    <w:basedOn w:val="TableNormal"/>
    <w:uiPriority w:val="99"/>
    <w:rsid w:val="003272A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613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3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33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33F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13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3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F01A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6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Nick\Documents\Custom%20Office%20Templates\Carbon%20TIM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C:\Users\Nick\Documents\Custom Office Templates\Carbon TIME Template.dotx</Template>
  <TotalTime>1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MSU</Company>
  <LinksUpToDate>false</LinksUpToDate>
  <CharactersWithSpaces>680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Verbanic</dc:creator>
  <cp:keywords/>
  <dc:description/>
  <cp:lastModifiedBy>Walus, Alexandria</cp:lastModifiedBy>
  <cp:revision>6</cp:revision>
  <cp:lastPrinted>2017-08-14T00:55:00Z</cp:lastPrinted>
  <dcterms:created xsi:type="dcterms:W3CDTF">2017-08-14T00:55:00Z</dcterms:created>
  <dcterms:modified xsi:type="dcterms:W3CDTF">2019-04-10T15:27:00Z</dcterms:modified>
  <cp:category/>
</cp:coreProperties>
</file>